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709560280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709560280"/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</w:t>
            </w:r>
            <w:proofErr w:type="spellEnd"/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FSC-COC-</w:t>
            </w:r>
            <w:proofErr w:type="spellStart"/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nr</w:t>
            </w:r>
            <w:proofErr w:type="spellEnd"/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PEFC-</w:t>
            </w:r>
            <w:proofErr w:type="spellStart"/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nr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afleverbonnr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m1/ m2/ m3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m3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921927118" w:edGrp="everyone" w:colFirst="0" w:colLast="0"/>
            <w:permStart w:id="961708018" w:edGrp="everyone" w:colFirst="1" w:colLast="1"/>
            <w:permStart w:id="630009572" w:edGrp="everyone" w:colFirst="2" w:colLast="2"/>
            <w:permStart w:id="1756183211" w:edGrp="everyone" w:colFirst="3" w:colLast="3"/>
            <w:permStart w:id="1917915296" w:edGrp="everyone" w:colFirst="4" w:colLast="4"/>
            <w:permStart w:id="542534840" w:edGrp="everyone" w:colFirst="5" w:colLast="5"/>
            <w:permStart w:id="1540696285" w:edGrp="everyone" w:colFirst="6" w:colLast="6"/>
            <w:permStart w:id="1280852140" w:edGrp="everyone" w:colFirst="7" w:colLast="7"/>
            <w:permStart w:id="856361538" w:edGrp="everyone" w:colFirst="8" w:colLast="8"/>
            <w:permStart w:id="7015520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685249571" w:edGrp="everyone" w:colFirst="0" w:colLast="0"/>
            <w:permStart w:id="2022910561" w:edGrp="everyone" w:colFirst="1" w:colLast="1"/>
            <w:permStart w:id="1862170864" w:edGrp="everyone" w:colFirst="2" w:colLast="2"/>
            <w:permStart w:id="1169049506" w:edGrp="everyone" w:colFirst="3" w:colLast="3"/>
            <w:permStart w:id="1883270103" w:edGrp="everyone" w:colFirst="4" w:colLast="4"/>
            <w:permStart w:id="1190139763" w:edGrp="everyone" w:colFirst="5" w:colLast="5"/>
            <w:permStart w:id="1747855208" w:edGrp="everyone" w:colFirst="6" w:colLast="6"/>
            <w:permStart w:id="404515176" w:edGrp="everyone" w:colFirst="7" w:colLast="7"/>
            <w:permStart w:id="1651581519" w:edGrp="everyone" w:colFirst="8" w:colLast="8"/>
            <w:permStart w:id="995779975" w:edGrp="everyone" w:colFirst="9" w:colLast="9"/>
            <w:permEnd w:id="1921927118"/>
            <w:permEnd w:id="961708018"/>
            <w:permEnd w:id="630009572"/>
            <w:permEnd w:id="1756183211"/>
            <w:permEnd w:id="1917915296"/>
            <w:permEnd w:id="542534840"/>
            <w:permEnd w:id="1540696285"/>
            <w:permEnd w:id="1280852140"/>
            <w:permEnd w:id="856361538"/>
            <w:permEnd w:id="7015520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66095471" w:edGrp="everyone" w:colFirst="0" w:colLast="0"/>
            <w:permStart w:id="43330539" w:edGrp="everyone" w:colFirst="1" w:colLast="1"/>
            <w:permStart w:id="955399096" w:edGrp="everyone" w:colFirst="2" w:colLast="2"/>
            <w:permStart w:id="1287409657" w:edGrp="everyone" w:colFirst="3" w:colLast="3"/>
            <w:permStart w:id="705300534" w:edGrp="everyone" w:colFirst="4" w:colLast="4"/>
            <w:permStart w:id="2131982250" w:edGrp="everyone" w:colFirst="5" w:colLast="5"/>
            <w:permStart w:id="1291082619" w:edGrp="everyone" w:colFirst="6" w:colLast="6"/>
            <w:permStart w:id="10117062" w:edGrp="everyone" w:colFirst="7" w:colLast="7"/>
            <w:permStart w:id="1990078396" w:edGrp="everyone" w:colFirst="8" w:colLast="8"/>
            <w:permStart w:id="676749335" w:edGrp="everyone" w:colFirst="9" w:colLast="9"/>
            <w:permEnd w:id="685249571"/>
            <w:permEnd w:id="2022910561"/>
            <w:permEnd w:id="1862170864"/>
            <w:permEnd w:id="1169049506"/>
            <w:permEnd w:id="1883270103"/>
            <w:permEnd w:id="1190139763"/>
            <w:permEnd w:id="1747855208"/>
            <w:permEnd w:id="404515176"/>
            <w:permEnd w:id="1651581519"/>
            <w:permEnd w:id="99577997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443489735" w:edGrp="everyone" w:colFirst="0" w:colLast="0"/>
            <w:permStart w:id="765020535" w:edGrp="everyone" w:colFirst="1" w:colLast="1"/>
            <w:permStart w:id="1127158472" w:edGrp="everyone" w:colFirst="2" w:colLast="2"/>
            <w:permStart w:id="34222102" w:edGrp="everyone" w:colFirst="3" w:colLast="3"/>
            <w:permStart w:id="348748244" w:edGrp="everyone" w:colFirst="4" w:colLast="4"/>
            <w:permStart w:id="379721292" w:edGrp="everyone" w:colFirst="5" w:colLast="5"/>
            <w:permStart w:id="250443216" w:edGrp="everyone" w:colFirst="6" w:colLast="6"/>
            <w:permStart w:id="2022527924" w:edGrp="everyone" w:colFirst="7" w:colLast="7"/>
            <w:permStart w:id="839090058" w:edGrp="everyone" w:colFirst="8" w:colLast="8"/>
            <w:permStart w:id="902652475" w:edGrp="everyone" w:colFirst="9" w:colLast="9"/>
            <w:permEnd w:id="1166095471"/>
            <w:permEnd w:id="43330539"/>
            <w:permEnd w:id="955399096"/>
            <w:permEnd w:id="1287409657"/>
            <w:permEnd w:id="705300534"/>
            <w:permEnd w:id="2131982250"/>
            <w:permEnd w:id="1291082619"/>
            <w:permEnd w:id="10117062"/>
            <w:permEnd w:id="1990078396"/>
            <w:permEnd w:id="67674933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779513143" w:edGrp="everyone" w:colFirst="0" w:colLast="0"/>
            <w:permStart w:id="1956340978" w:edGrp="everyone" w:colFirst="1" w:colLast="1"/>
            <w:permStart w:id="1169506810" w:edGrp="everyone" w:colFirst="2" w:colLast="2"/>
            <w:permStart w:id="2111536876" w:edGrp="everyone" w:colFirst="3" w:colLast="3"/>
            <w:permStart w:id="1116803104" w:edGrp="everyone" w:colFirst="4" w:colLast="4"/>
            <w:permStart w:id="1302922785" w:edGrp="everyone" w:colFirst="5" w:colLast="5"/>
            <w:permStart w:id="1232274126" w:edGrp="everyone" w:colFirst="6" w:colLast="6"/>
            <w:permStart w:id="2085949797" w:edGrp="everyone" w:colFirst="7" w:colLast="7"/>
            <w:permStart w:id="1366369694" w:edGrp="everyone" w:colFirst="8" w:colLast="8"/>
            <w:permStart w:id="1140797077" w:edGrp="everyone" w:colFirst="9" w:colLast="9"/>
            <w:permEnd w:id="443489735"/>
            <w:permEnd w:id="765020535"/>
            <w:permEnd w:id="1127158472"/>
            <w:permEnd w:id="34222102"/>
            <w:permEnd w:id="348748244"/>
            <w:permEnd w:id="379721292"/>
            <w:permEnd w:id="250443216"/>
            <w:permEnd w:id="2022527924"/>
            <w:permEnd w:id="839090058"/>
            <w:permEnd w:id="90265247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735926825" w:edGrp="everyone" w:colFirst="0" w:colLast="0"/>
            <w:permStart w:id="740124603" w:edGrp="everyone" w:colFirst="1" w:colLast="1"/>
            <w:permStart w:id="694227432" w:edGrp="everyone" w:colFirst="2" w:colLast="2"/>
            <w:permStart w:id="787224111" w:edGrp="everyone" w:colFirst="3" w:colLast="3"/>
            <w:permStart w:id="231101649" w:edGrp="everyone" w:colFirst="4" w:colLast="4"/>
            <w:permStart w:id="1618871758" w:edGrp="everyone" w:colFirst="5" w:colLast="5"/>
            <w:permStart w:id="1095959900" w:edGrp="everyone" w:colFirst="6" w:colLast="6"/>
            <w:permStart w:id="1634816134" w:edGrp="everyone" w:colFirst="7" w:colLast="7"/>
            <w:permStart w:id="1276709409" w:edGrp="everyone" w:colFirst="8" w:colLast="8"/>
            <w:permStart w:id="859250544" w:edGrp="everyone" w:colFirst="9" w:colLast="9"/>
            <w:permEnd w:id="1779513143"/>
            <w:permEnd w:id="1956340978"/>
            <w:permEnd w:id="1169506810"/>
            <w:permEnd w:id="2111536876"/>
            <w:permEnd w:id="1116803104"/>
            <w:permEnd w:id="1302922785"/>
            <w:permEnd w:id="1232274126"/>
            <w:permEnd w:id="2085949797"/>
            <w:permEnd w:id="1366369694"/>
            <w:permEnd w:id="114079707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_GoBack"/>
            <w:permStart w:id="470421518" w:edGrp="everyone" w:colFirst="0" w:colLast="0"/>
            <w:permStart w:id="1142187122" w:edGrp="everyone" w:colFirst="1" w:colLast="1"/>
            <w:permStart w:id="180906945" w:edGrp="everyone" w:colFirst="2" w:colLast="2"/>
            <w:permStart w:id="1678859178" w:edGrp="everyone" w:colFirst="3" w:colLast="3"/>
            <w:permStart w:id="1114251427" w:edGrp="everyone" w:colFirst="4" w:colLast="4"/>
            <w:permStart w:id="1953767668" w:edGrp="everyone" w:colFirst="5" w:colLast="5"/>
            <w:permStart w:id="575103163" w:edGrp="everyone" w:colFirst="6" w:colLast="6"/>
            <w:permStart w:id="1153253912" w:edGrp="everyone" w:colFirst="7" w:colLast="7"/>
            <w:permStart w:id="1197166465" w:edGrp="everyone" w:colFirst="8" w:colLast="8"/>
            <w:permStart w:id="1355100074" w:edGrp="everyone" w:colFirst="9" w:colLast="9"/>
            <w:permEnd w:id="735926825"/>
            <w:permEnd w:id="740124603"/>
            <w:permEnd w:id="694227432"/>
            <w:permEnd w:id="787224111"/>
            <w:permEnd w:id="231101649"/>
            <w:permEnd w:id="1618871758"/>
            <w:permEnd w:id="1095959900"/>
            <w:permEnd w:id="1634816134"/>
            <w:permEnd w:id="1276709409"/>
            <w:permEnd w:id="859250544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bookmarkEnd w:id="0"/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805916701" w:edGrp="everyone" w:colFirst="0" w:colLast="0"/>
            <w:permStart w:id="1188238775" w:edGrp="everyone" w:colFirst="1" w:colLast="1"/>
            <w:permStart w:id="1598313563" w:edGrp="everyone" w:colFirst="2" w:colLast="2"/>
            <w:permStart w:id="535101830" w:edGrp="everyone" w:colFirst="3" w:colLast="3"/>
            <w:permStart w:id="1249068752" w:edGrp="everyone" w:colFirst="4" w:colLast="4"/>
            <w:permStart w:id="1977708113" w:edGrp="everyone" w:colFirst="5" w:colLast="5"/>
            <w:permStart w:id="1772159848" w:edGrp="everyone" w:colFirst="6" w:colLast="6"/>
            <w:permStart w:id="579082375" w:edGrp="everyone" w:colFirst="7" w:colLast="7"/>
            <w:permStart w:id="2046380930" w:edGrp="everyone" w:colFirst="8" w:colLast="8"/>
            <w:permStart w:id="630003904" w:edGrp="everyone" w:colFirst="9" w:colLast="9"/>
            <w:permEnd w:id="470421518"/>
            <w:permEnd w:id="1142187122"/>
            <w:permEnd w:id="180906945"/>
            <w:permEnd w:id="1678859178"/>
            <w:permEnd w:id="1114251427"/>
            <w:permEnd w:id="1953767668"/>
            <w:permEnd w:id="575103163"/>
            <w:permEnd w:id="1153253912"/>
            <w:permEnd w:id="1197166465"/>
            <w:permEnd w:id="1355100074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805916701"/>
      <w:permEnd w:id="1188238775"/>
      <w:permEnd w:id="1598313563"/>
      <w:permEnd w:id="535101830"/>
      <w:permEnd w:id="1249068752"/>
      <w:permEnd w:id="1977708113"/>
      <w:permEnd w:id="1772159848"/>
      <w:permEnd w:id="579082375"/>
      <w:permEnd w:id="2046380930"/>
      <w:permEnd w:id="630003904"/>
    </w:tbl>
    <w:p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7FB" w:rsidRDefault="00C967FB">
      <w:r>
        <w:separator/>
      </w:r>
    </w:p>
  </w:endnote>
  <w:endnote w:type="continuationSeparator" w:id="0">
    <w:p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E53D12">
    <w:pPr>
      <w:pStyle w:val="Voettekst"/>
    </w:pPr>
    <w:bookmarkStart w:id="15" w:name="Rubricering_4"/>
    <w:r w:rsidRPr="00ED430B">
      <w:rPr>
        <w:b/>
      </w:rPr>
      <w:t>MODEL GARANTIEVERKLARING 2012-1</w:t>
    </w:r>
    <w:bookmarkEnd w:id="15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A346A">
      <w:rPr>
        <w:noProof/>
      </w:rPr>
      <w:t>2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7A346A"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F40A5A">
    <w:pPr>
      <w:pStyle w:val="Voettekst"/>
      <w:rPr>
        <w:b/>
      </w:rPr>
    </w:pPr>
    <w:bookmarkStart w:id="17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7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8574C4">
      <w:rPr>
        <w:b/>
        <w:lang w:val="nl-NL"/>
      </w:rPr>
      <w:t>21</w:t>
    </w:r>
    <w:r w:rsidR="008778A6">
      <w:rPr>
        <w:b/>
      </w:rPr>
      <w:t>-</w:t>
    </w:r>
    <w:r w:rsidR="008574C4">
      <w:rPr>
        <w:b/>
        <w:lang w:val="nl-NL"/>
      </w:rPr>
      <w:t>1</w:t>
    </w:r>
  </w:p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1419980361" w:edGrp="everyone"/>
    <w:r w:rsidR="007A346A">
      <w:rPr>
        <w:sz w:val="13"/>
        <w:szCs w:val="13"/>
      </w:rPr>
      <w:t>: P-1003103</w:t>
    </w:r>
  </w:p>
  <w:permEnd w:id="1419980361"/>
  <w:p w:rsidR="007A346A" w:rsidRPr="00745B48" w:rsidRDefault="00224BD1" w:rsidP="00745B48">
    <w:pPr>
      <w:pStyle w:val="Geenafstand"/>
      <w:rPr>
        <w:sz w:val="13"/>
        <w:szCs w:val="13"/>
      </w:rPr>
    </w:pPr>
    <w:r>
      <w:rPr>
        <w:sz w:val="13"/>
        <w:szCs w:val="13"/>
      </w:rPr>
      <w:t>Print d</w:t>
    </w:r>
    <w:r w:rsidR="00E53D12" w:rsidRPr="00745B48">
      <w:rPr>
        <w:sz w:val="13"/>
        <w:szCs w:val="13"/>
      </w:rPr>
      <w:t>atum:</w:t>
    </w:r>
    <w:permStart w:id="463751640" w:edGrp="everyone"/>
    <w:r w:rsidR="007A346A">
      <w:rPr>
        <w:sz w:val="13"/>
        <w:szCs w:val="13"/>
      </w:rPr>
      <w:t xml:space="preserve"> 25-02-2022</w:t>
    </w:r>
  </w:p>
  <w:permEnd w:id="463751640"/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349969856" w:edGrp="everyone"/>
    <w:r w:rsidR="007A346A" w:rsidRPr="007A346A">
      <w:t xml:space="preserve"> </w:t>
    </w:r>
    <w:r w:rsidR="007A346A" w:rsidRPr="007A346A">
      <w:rPr>
        <w:noProof/>
        <w:sz w:val="13"/>
        <w:szCs w:val="13"/>
      </w:rPr>
      <w:t>L88.35.04 B</w:t>
    </w:r>
  </w:p>
  <w:permEnd w:id="349969856"/>
  <w:p w:rsidR="00E53D12" w:rsidRDefault="00E53D12">
    <w:pPr>
      <w:pStyle w:val="Voettekst"/>
    </w:pPr>
    <w:r>
      <w:tab/>
    </w:r>
    <w:r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A346A">
      <w:rPr>
        <w:noProof/>
      </w:rPr>
      <w:t>1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7A346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7FB" w:rsidRDefault="00C967FB">
      <w:r>
        <w:separator/>
      </w:r>
    </w:p>
  </w:footnote>
  <w:footnote w:type="continuationSeparator" w:id="0">
    <w:p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Pr="00ED430B" w:rsidRDefault="00E53D12">
    <w:pPr>
      <w:pStyle w:val="Voettekst"/>
    </w:pPr>
    <w:bookmarkStart w:id="1" w:name="Rubricering_3_weg"/>
    <w:bookmarkEnd w:id="1"/>
  </w:p>
  <w:p w:rsidR="00E53D12" w:rsidRPr="00ED430B" w:rsidRDefault="00E53D12">
    <w:pPr>
      <w:pStyle w:val="Voettekst"/>
    </w:pPr>
  </w:p>
  <w:p w:rsidR="00E53D12" w:rsidRPr="00537739" w:rsidRDefault="00E53D12">
    <w:pPr>
      <w:pStyle w:val="Voettekst"/>
    </w:pPr>
  </w:p>
  <w:p w:rsidR="00E53D12" w:rsidRPr="003F5807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/>
  <w:p w:rsidR="00E53D12" w:rsidRPr="00ED430B" w:rsidRDefault="00E53D12">
    <w:pPr>
      <w:pStyle w:val="Voettekst"/>
      <w:rPr>
        <w:b/>
      </w:rPr>
    </w:pPr>
    <w:bookmarkStart w:id="2" w:name="Rubricering_3"/>
    <w:r w:rsidRPr="00ED430B">
      <w:rPr>
        <w:b/>
      </w:rPr>
      <w:t xml:space="preserve">MODEL GARANTIEVERKLARING </w:t>
    </w:r>
    <w:bookmarkEnd w:id="2"/>
    <w:r>
      <w:rPr>
        <w:b/>
      </w:rPr>
      <w:t>2017-1</w:t>
    </w:r>
  </w:p>
  <w:p w:rsidR="00E53D12" w:rsidRDefault="00E53D12">
    <w:pPr>
      <w:pStyle w:val="Voettekst"/>
    </w:pPr>
  </w:p>
  <w:p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Dienst"/>
                                <w:bookmarkEnd w:id="3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Directie"/>
                                <w:bookmarkEnd w:id="4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"/>
                                <w:bookmarkEnd w:id="5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</w:pPr>
                                <w:bookmarkStart w:id="6" w:name="K2Referentie1"/>
                                <w:r>
                                  <w:t>Datum</w:t>
                                </w:r>
                                <w:bookmarkEnd w:id="6"/>
                              </w:p>
                            </w:tc>
                          </w:tr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7" w:name="K2Referentie2"/>
                                <w:bookmarkEnd w:id="7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8" w:name="K2Invulgegeven2"/>
                                <w:bookmarkEnd w:id="8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9" w:name="Dienst"/>
                          <w:bookmarkEnd w:id="9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Directie"/>
                          <w:bookmarkEnd w:id="10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1" w:name="Afdeling"/>
                          <w:bookmarkEnd w:id="11"/>
                        </w:p>
                      </w:tc>
                    </w:tr>
                  </w:tbl>
                  <w:p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</w:pPr>
                          <w:bookmarkStart w:id="12" w:name="K2Referentie1"/>
                          <w:r>
                            <w:t>Datum</w:t>
                          </w:r>
                          <w:bookmarkEnd w:id="12"/>
                        </w:p>
                      </w:tc>
                    </w:tr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3" w:name="K2Referentie2"/>
                          <w:bookmarkEnd w:id="13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4" w:name="K2Invulgegeven2"/>
                          <w:bookmarkEnd w:id="14"/>
                        </w:p>
                      </w:tc>
                    </w:tr>
                  </w:tbl>
                  <w:p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17229B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346A" w:rsidRPr="007A346A" w:rsidRDefault="007A346A" w:rsidP="007A346A">
    <w:pPr>
      <w:pStyle w:val="Koptekst"/>
      <w:rPr>
        <w:sz w:val="13"/>
        <w:szCs w:val="13"/>
      </w:rPr>
    </w:pPr>
    <w:permStart w:id="62149867" w:edGrp="everyone"/>
    <w:r w:rsidRPr="007A346A">
      <w:rPr>
        <w:sz w:val="13"/>
        <w:szCs w:val="13"/>
      </w:rPr>
      <w:t xml:space="preserve">Huisvesting Wapentechniek en </w:t>
    </w:r>
    <w:proofErr w:type="spellStart"/>
    <w:r w:rsidRPr="007A346A">
      <w:rPr>
        <w:sz w:val="13"/>
        <w:szCs w:val="13"/>
      </w:rPr>
      <w:t>Egress</w:t>
    </w:r>
    <w:proofErr w:type="spellEnd"/>
    <w:r w:rsidRPr="007A346A">
      <w:rPr>
        <w:sz w:val="13"/>
        <w:szCs w:val="13"/>
      </w:rPr>
      <w:t xml:space="preserve"> LCW</w:t>
    </w:r>
  </w:p>
  <w:p w:rsidR="00E53D12" w:rsidRPr="00090F08" w:rsidRDefault="007A346A" w:rsidP="007A346A">
    <w:pPr>
      <w:pStyle w:val="Koptekst"/>
      <w:rPr>
        <w:lang w:val="nl-NL"/>
      </w:rPr>
    </w:pPr>
    <w:r w:rsidRPr="007A346A">
      <w:rPr>
        <w:sz w:val="13"/>
        <w:szCs w:val="13"/>
      </w:rPr>
      <w:t>op de Vliegbasis Woensdrecht.</w:t>
    </w:r>
    <w:permEnd w:id="62149867"/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sz w:val="20"/>
        <w:lang w:val="nl-NL"/>
      </w:rPr>
    </w:pPr>
  </w:p>
  <w:p w:rsidR="00E53D12" w:rsidRPr="00090F08" w:rsidRDefault="00E53D12">
    <w:pPr>
      <w:pStyle w:val="opmKoptekst"/>
      <w:rPr>
        <w:sz w:val="22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447EC1" w:rsidRDefault="00F40A5A" w:rsidP="00E70415">
          <w:pPr>
            <w:pStyle w:val="opmRubricering"/>
            <w:rPr>
              <w:lang w:val="nl-NL" w:eastAsia="nl-NL"/>
            </w:rPr>
          </w:pPr>
          <w:bookmarkStart w:id="16" w:name="Rubricering_1"/>
          <w:r w:rsidRPr="00447EC1">
            <w:rPr>
              <w:lang w:val="nl-NL" w:eastAsia="nl-NL"/>
            </w:rPr>
            <w:t>REGISTRATIEFORMULIER DUURZAAM HOUT</w:t>
          </w:r>
          <w:r w:rsidR="00E53D12" w:rsidRPr="00447EC1">
            <w:rPr>
              <w:lang w:val="nl-NL" w:eastAsia="nl-NL"/>
            </w:rPr>
            <w:t xml:space="preserve"> </w:t>
          </w:r>
          <w:bookmarkEnd w:id="16"/>
          <w:r w:rsidR="00E53D12" w:rsidRPr="00447EC1">
            <w:rPr>
              <w:lang w:val="nl-NL" w:eastAsia="nl-NL"/>
            </w:rPr>
            <w:t>(RIJKSVASTGOEDBEDRIJF) RRU 2012</w:t>
          </w:r>
          <w:r w:rsidR="00447EC1" w:rsidRPr="00447EC1">
            <w:rPr>
              <w:lang w:val="nl-NL" w:eastAsia="nl-NL"/>
            </w:rPr>
            <w:t xml:space="preserve">, versie </w:t>
          </w:r>
          <w:r w:rsidR="00E53D12" w:rsidRPr="00447EC1">
            <w:rPr>
              <w:lang w:val="nl-NL" w:eastAsia="nl-NL"/>
            </w:rPr>
            <w:t>20</w:t>
          </w:r>
          <w:r w:rsidR="008574C4">
            <w:rPr>
              <w:lang w:val="nl-NL" w:eastAsia="nl-NL"/>
            </w:rPr>
            <w:t>21</w:t>
          </w:r>
          <w:r w:rsidR="008778A6">
            <w:rPr>
              <w:lang w:val="nl-NL" w:eastAsia="nl-NL"/>
            </w:rPr>
            <w:t>-</w:t>
          </w:r>
          <w:r w:rsidR="008574C4">
            <w:rPr>
              <w:lang w:val="nl-NL" w:eastAsia="nl-NL"/>
            </w:rPr>
            <w:t>1</w:t>
          </w:r>
        </w:p>
      </w:tc>
    </w:tr>
    <w:tr w:rsidR="00E53D12">
      <w:trPr>
        <w:trHeight w:val="589"/>
      </w:trPr>
      <w:tc>
        <w:tcPr>
          <w:tcW w:w="7616" w:type="dxa"/>
          <w:tcBorders>
            <w:bottom w:val="nil"/>
          </w:tcBorders>
        </w:tcPr>
        <w:p w:rsidR="00E53D12" w:rsidRPr="00447EC1" w:rsidRDefault="00E53D12">
          <w:pPr>
            <w:rPr>
              <w:szCs w:val="18"/>
            </w:rPr>
          </w:pPr>
        </w:p>
        <w:p w:rsidR="00E53D12" w:rsidRPr="00447EC1" w:rsidRDefault="00E53D12">
          <w:pPr>
            <w:rPr>
              <w:szCs w:val="18"/>
            </w:rPr>
          </w:pPr>
        </w:p>
      </w:tc>
    </w:tr>
  </w:tbl>
  <w:p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9" w:dllVersion="512" w:checkStyle="1"/>
  <w:proofState w:spelling="clean" w:grammar="clean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90F08"/>
    <w:rsid w:val="000D49F4"/>
    <w:rsid w:val="000E6091"/>
    <w:rsid w:val="00101069"/>
    <w:rsid w:val="0017229B"/>
    <w:rsid w:val="00220B23"/>
    <w:rsid w:val="00224BD1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A1FDA"/>
    <w:rsid w:val="007A346A"/>
    <w:rsid w:val="00813197"/>
    <w:rsid w:val="008205C2"/>
    <w:rsid w:val="0083620A"/>
    <w:rsid w:val="008574C4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2066E"/>
    <w:rsid w:val="00E229DB"/>
    <w:rsid w:val="00E53D12"/>
    <w:rsid w:val="00E70415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E34D3DD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00729E5A889488BCB6434DBE97810" ma:contentTypeVersion="2" ma:contentTypeDescription="Een nieuw document maken." ma:contentTypeScope="" ma:versionID="3ba9e05689168735ab90219285216b8d">
  <xsd:schema xmlns:xsd="http://www.w3.org/2001/XMLSchema" xmlns:xs="http://www.w3.org/2001/XMLSchema" xmlns:p="http://schemas.microsoft.com/office/2006/metadata/properties" xmlns:ns2="59133204-6ed4-4435-aef0-a5ba4d48abc5" targetNamespace="http://schemas.microsoft.com/office/2006/metadata/properties" ma:root="true" ma:fieldsID="b5d076b545315d151fd285448cff45ae" ns2:_="">
    <xsd:import namespace="59133204-6ed4-4435-aef0-a5ba4d48ab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33204-6ed4-4435-aef0-a5ba4d48ab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85180-23BF-4CDE-AC53-5D9078E2D8F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45828-62BB-4CD8-97FD-D5D0E1530EFF}"/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125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Roos, Ger de</cp:lastModifiedBy>
  <cp:revision>4</cp:revision>
  <cp:lastPrinted>2008-07-21T11:37:00Z</cp:lastPrinted>
  <dcterms:created xsi:type="dcterms:W3CDTF">2021-06-07T11:29:00Z</dcterms:created>
  <dcterms:modified xsi:type="dcterms:W3CDTF">2022-01-26T14:47:00Z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0x01010082900729E5A889488BCB6434DBE97810</vt:lpwstr>
  </property>
</Properties>
</file>